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F73C49" w14:textId="77777777" w:rsidR="008761AD" w:rsidRDefault="008761AD" w:rsidP="008761A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STONES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fl.1440)</w:t>
      </w:r>
    </w:p>
    <w:p w14:paraId="29D09FCD" w14:textId="77777777" w:rsidR="008761AD" w:rsidRDefault="008761AD" w:rsidP="008761A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Irthlingborough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Northamptonshire</w:t>
      </w:r>
      <w:proofErr w:type="spellEnd"/>
      <w:r>
        <w:rPr>
          <w:rFonts w:ascii="Times New Roman" w:hAnsi="Times New Roman" w:cs="Times New Roman"/>
          <w:sz w:val="24"/>
          <w:szCs w:val="24"/>
        </w:rPr>
        <w:t>. Husbandman.</w:t>
      </w:r>
    </w:p>
    <w:p w14:paraId="438F48E0" w14:textId="77777777" w:rsidR="008761AD" w:rsidRDefault="008761AD" w:rsidP="008761A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AEB8533" w14:textId="77777777" w:rsidR="008761AD" w:rsidRDefault="008761AD" w:rsidP="008761A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861EED6" w14:textId="77777777" w:rsidR="008761AD" w:rsidRDefault="008761AD" w:rsidP="008761A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1440</w:t>
      </w:r>
      <w:r>
        <w:rPr>
          <w:rFonts w:ascii="Times New Roman" w:hAnsi="Times New Roman" w:cs="Times New Roman"/>
          <w:sz w:val="24"/>
          <w:szCs w:val="24"/>
        </w:rPr>
        <w:tab/>
        <w:t>He appears in the Plea Rolls.</w:t>
      </w:r>
    </w:p>
    <w:p w14:paraId="10146495" w14:textId="77777777" w:rsidR="008761AD" w:rsidRDefault="008761AD" w:rsidP="008761A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733FA9">
        <w:rPr>
          <w:rFonts w:ascii="Times New Roman" w:hAnsi="Times New Roman" w:cs="Times New Roman"/>
          <w:sz w:val="24"/>
          <w:szCs w:val="24"/>
        </w:rPr>
        <w:t xml:space="preserve">( </w:t>
      </w:r>
      <w:hyperlink r:id="rId6" w:history="1">
        <w:r w:rsidRPr="00733FA9">
          <w:rPr>
            <w:rStyle w:val="Hyperlink"/>
            <w:rFonts w:ascii="Times New Roman" w:hAnsi="Times New Roman" w:cs="Times New Roman"/>
            <w:sz w:val="24"/>
            <w:szCs w:val="24"/>
          </w:rPr>
          <w:t>http://aalt.law.uh.edu/Indices/CP40Indices/CP40no717/CP40no717Pl.htm</w:t>
        </w:r>
      </w:hyperlink>
      <w:r w:rsidRPr="00733FA9"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79635DA0" w14:textId="77777777" w:rsidR="008761AD" w:rsidRDefault="008761AD" w:rsidP="008761A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40BB77C" w14:textId="77777777" w:rsidR="008761AD" w:rsidRDefault="008761AD" w:rsidP="008761A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08B13B3" w14:textId="77777777" w:rsidR="008761AD" w:rsidRDefault="008761AD" w:rsidP="008761A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January 2022</w:t>
      </w:r>
    </w:p>
    <w:p w14:paraId="7DEBBB37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88BD6C" w14:textId="77777777" w:rsidR="008761AD" w:rsidRDefault="008761AD" w:rsidP="009139A6">
      <w:r>
        <w:separator/>
      </w:r>
    </w:p>
  </w:endnote>
  <w:endnote w:type="continuationSeparator" w:id="0">
    <w:p w14:paraId="20BAC161" w14:textId="77777777" w:rsidR="008761AD" w:rsidRDefault="008761A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05C69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3C7CE3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66971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7A2829" w14:textId="77777777" w:rsidR="008761AD" w:rsidRDefault="008761AD" w:rsidP="009139A6">
      <w:r>
        <w:separator/>
      </w:r>
    </w:p>
  </w:footnote>
  <w:footnote w:type="continuationSeparator" w:id="0">
    <w:p w14:paraId="7CC10319" w14:textId="77777777" w:rsidR="008761AD" w:rsidRDefault="008761A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A889E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2FE4D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44A23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61AD"/>
    <w:rsid w:val="000666E0"/>
    <w:rsid w:val="002510B7"/>
    <w:rsid w:val="005C130B"/>
    <w:rsid w:val="00826F5C"/>
    <w:rsid w:val="008761AD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DDBCF2"/>
  <w15:chartTrackingRefBased/>
  <w15:docId w15:val="{64B85A5C-8312-430C-8EAB-938FA58502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rsid w:val="008761AD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17/CP40no717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43</Words>
  <Characters>251</Characters>
  <Application>Microsoft Office Word</Application>
  <DocSecurity>0</DocSecurity>
  <Lines>2</Lines>
  <Paragraphs>1</Paragraphs>
  <ScaleCrop>false</ScaleCrop>
  <Company/>
  <LinksUpToDate>false</LinksUpToDate>
  <CharactersWithSpaces>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2022-01-19T20:13:00Z</dcterms:created>
  <dcterms:modified xsi:type="dcterms:W3CDTF">2022-01-19T20:14:00Z</dcterms:modified>
</cp:coreProperties>
</file>